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904" w:rsidRDefault="001A4904" w:rsidP="001A490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1A4904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571E72">
        <w:rPr>
          <w:rFonts w:eastAsia="宋体" w:cs="Arial"/>
          <w:b/>
          <w:noProof/>
          <w:sz w:val="24"/>
          <w:szCs w:val="24"/>
          <w:lang w:eastAsia="zh-CN"/>
        </w:rPr>
        <w:t>11398</w:t>
      </w:r>
    </w:p>
    <w:p w:rsidR="001A4904" w:rsidRDefault="001A4904" w:rsidP="001A4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A4904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71E72">
        <w:rPr>
          <w:rFonts w:ascii="Arial" w:hAnsi="Arial"/>
          <w:sz w:val="24"/>
          <w:lang w:val="en-US" w:eastAsia="zh-CN"/>
        </w:rPr>
        <w:t>S</w:t>
      </w:r>
      <w:r w:rsidRPr="007B27A8">
        <w:rPr>
          <w:rFonts w:ascii="Arial" w:hAnsi="Arial"/>
          <w:sz w:val="24"/>
          <w:lang w:val="en-US" w:eastAsia="zh-CN"/>
        </w:rPr>
        <w:t xml:space="preserve">imulation results on </w:t>
      </w:r>
      <w:r w:rsidR="00AB0E7F">
        <w:rPr>
          <w:rFonts w:ascii="Arial" w:hAnsi="Arial"/>
          <w:sz w:val="24"/>
          <w:lang w:val="en-US" w:eastAsia="zh-CN"/>
        </w:rPr>
        <w:t>the UL timing adjustment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1A4904">
        <w:rPr>
          <w:rFonts w:ascii="Arial" w:hAnsi="Arial"/>
          <w:sz w:val="24"/>
          <w:lang w:val="pt-BR"/>
        </w:rPr>
        <w:t>7.15.3.2.3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8731AA">
        <w:rPr>
          <w:rFonts w:ascii="Arial" w:hAnsi="Arial"/>
          <w:sz w:val="24"/>
          <w:lang w:val="pt-BR" w:eastAsia="zh-CN"/>
        </w:rPr>
        <w:t>Information</w:t>
      </w:r>
      <w:bookmarkStart w:id="0" w:name="_GoBack"/>
      <w:bookmarkEnd w:id="0"/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71E72" w:rsidRPr="008731AA" w:rsidRDefault="009163A1" w:rsidP="009163A1">
      <w:pPr>
        <w:rPr>
          <w:rFonts w:hint="eastAsia"/>
          <w:lang w:val="en-US" w:eastAsia="zh-CN"/>
        </w:rPr>
      </w:pPr>
      <w:r w:rsidRPr="00AD59AA">
        <w:rPr>
          <w:lang w:eastAsia="zh-CN"/>
        </w:rPr>
        <w:t>During RAN4#9</w:t>
      </w:r>
      <w:r w:rsidR="00AA56C9">
        <w:rPr>
          <w:lang w:eastAsia="zh-CN"/>
        </w:rPr>
        <w:t>5-</w:t>
      </w:r>
      <w:r w:rsidRPr="00AD59AA">
        <w:rPr>
          <w:lang w:eastAsia="zh-CN"/>
        </w:rPr>
        <w:t xml:space="preserve">e meeting, way forward [1] for NR Rel-16 </w:t>
      </w:r>
      <w:r w:rsidR="00AA56C9">
        <w:rPr>
          <w:lang w:eastAsia="zh-CN"/>
        </w:rPr>
        <w:t>HST BS demodulation requirements</w:t>
      </w:r>
      <w:r w:rsidRPr="00AD59AA">
        <w:rPr>
          <w:lang w:eastAsia="zh-CN"/>
        </w:rPr>
        <w:t xml:space="preserve"> was approved. </w:t>
      </w:r>
      <w:r w:rsidRPr="00AD59AA">
        <w:rPr>
          <w:lang w:val="en-US" w:eastAsia="zh-CN"/>
        </w:rPr>
        <w:t xml:space="preserve">In this contribution, we </w:t>
      </w:r>
      <w:r w:rsidR="00571E72">
        <w:rPr>
          <w:lang w:val="en-US" w:eastAsia="zh-CN"/>
        </w:rPr>
        <w:t>provide</w:t>
      </w:r>
      <w:r w:rsidRPr="00AD59AA">
        <w:rPr>
          <w:lang w:val="en-US" w:eastAsia="zh-CN"/>
        </w:rPr>
        <w:t xml:space="preserve"> our </w:t>
      </w:r>
      <w:r w:rsidR="00571E72">
        <w:rPr>
          <w:lang w:val="en-US" w:eastAsia="zh-CN"/>
        </w:rPr>
        <w:t>updated simulation results</w:t>
      </w:r>
      <w:r w:rsidRPr="00AD59AA">
        <w:rPr>
          <w:lang w:val="en-US" w:eastAsia="zh-CN"/>
        </w:rPr>
        <w:t xml:space="preserve"> </w:t>
      </w:r>
      <w:r w:rsidR="00571E72">
        <w:rPr>
          <w:lang w:val="en-US" w:eastAsia="zh-CN"/>
        </w:rPr>
        <w:t>on</w:t>
      </w:r>
      <w:r w:rsidRPr="00AD59AA">
        <w:rPr>
          <w:lang w:val="en-US" w:eastAsia="zh-CN"/>
        </w:rPr>
        <w:t xml:space="preserve"> the </w:t>
      </w:r>
      <w:r w:rsidR="00AB0E7F">
        <w:rPr>
          <w:lang w:val="en-US" w:eastAsia="zh-CN"/>
        </w:rPr>
        <w:t xml:space="preserve">UL </w:t>
      </w:r>
      <w:r w:rsidR="00AB0E7F" w:rsidRPr="00AB0E7F">
        <w:rPr>
          <w:lang w:val="en-US" w:eastAsia="zh-CN"/>
        </w:rPr>
        <w:t>timing adjustment</w:t>
      </w:r>
      <w:r w:rsidRPr="00AD59AA">
        <w:rPr>
          <w:lang w:val="en-US" w:eastAsia="zh-CN"/>
        </w:rPr>
        <w:t xml:space="preserve"> demodulation requirem</w:t>
      </w:r>
      <w:r w:rsidR="00571E72">
        <w:rPr>
          <w:lang w:val="en-US" w:eastAsia="zh-CN"/>
        </w:rPr>
        <w:t>ents.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163A1" w:rsidRPr="006D5D87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updated simulation assumption in WF [1], we </w:t>
      </w:r>
      <w:r w:rsidR="00AB0E7F">
        <w:rPr>
          <w:lang w:eastAsia="zh-CN"/>
        </w:rPr>
        <w:t>provide</w:t>
      </w:r>
      <w:r>
        <w:rPr>
          <w:lang w:eastAsia="zh-CN"/>
        </w:rPr>
        <w:t xml:space="preserve"> the following updated simulation results.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3-1: Ideal Simulation results for </w:t>
      </w:r>
      <w:r w:rsidR="004015AB">
        <w:rPr>
          <w:noProof/>
          <w:lang w:val="en-US"/>
        </w:rPr>
        <w:t>UL TA</w:t>
      </w:r>
    </w:p>
    <w:tbl>
      <w:tblPr>
        <w:tblW w:w="7130" w:type="dxa"/>
        <w:jc w:val="center"/>
        <w:tblLook w:val="04A0" w:firstRow="1" w:lastRow="0" w:firstColumn="1" w:lastColumn="0" w:noHBand="0" w:noVBand="1"/>
      </w:tblPr>
      <w:tblGrid>
        <w:gridCol w:w="1282"/>
        <w:gridCol w:w="977"/>
        <w:gridCol w:w="1347"/>
        <w:gridCol w:w="1847"/>
        <w:gridCol w:w="1677"/>
      </w:tblGrid>
      <w:tr w:rsidR="00F80EE8" w:rsidRPr="00167706" w:rsidTr="00F80EE8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bookmarkStart w:id="1" w:name="OLE_LINK10"/>
            <w:r>
              <w:t>Scenario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EE8" w:rsidRPr="00167706" w:rsidRDefault="00F80EE8" w:rsidP="00F80E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PUSCH mapping type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EE8" w:rsidRPr="00167706" w:rsidRDefault="00F80EE8" w:rsidP="00F80EE8">
            <w:pPr>
              <w:pStyle w:val="TAH"/>
            </w:pPr>
            <w:r w:rsidRPr="00167706">
              <w:t>SNR@70% Max TP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D3BA4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5.90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D3BA4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6.10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F80EE8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.03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A32AA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.25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.87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167706">
              <w:rPr>
                <w:lang w:val="en-US"/>
              </w:rPr>
              <w:t>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5.67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167706">
              <w:rPr>
                <w:lang w:val="en-US"/>
              </w:rPr>
              <w:t>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.97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.01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.22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F80EE8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.04</w:t>
            </w:r>
          </w:p>
        </w:tc>
      </w:tr>
      <w:tr w:rsidR="000E1751" w:rsidRPr="00167706" w:rsidTr="0077763C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A32AA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.26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.87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167706">
              <w:rPr>
                <w:lang w:val="en-US"/>
              </w:rPr>
              <w:t>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.67</w:t>
            </w:r>
          </w:p>
        </w:tc>
      </w:tr>
      <w:tr w:rsidR="000E1751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167706">
              <w:rPr>
                <w:lang w:val="en-US"/>
              </w:rPr>
              <w:t>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751" w:rsidRPr="00167706" w:rsidRDefault="000E1751" w:rsidP="000E17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1751" w:rsidRPr="008C5AF4" w:rsidRDefault="000E1751" w:rsidP="000E175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.97</w:t>
            </w:r>
          </w:p>
        </w:tc>
      </w:tr>
      <w:bookmarkEnd w:id="1"/>
    </w:tbl>
    <w:p w:rsidR="009163A1" w:rsidRDefault="009163A1" w:rsidP="004015AB">
      <w:pPr>
        <w:rPr>
          <w:noProof/>
          <w:lang w:val="en-US"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E569C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FE14C2">
        <w:rPr>
          <w:lang w:val="en-US" w:eastAsia="zh-CN"/>
        </w:rPr>
        <w:t>8821</w:t>
      </w:r>
      <w:r w:rsidRPr="009163A1">
        <w:rPr>
          <w:lang w:val="en-US" w:eastAsia="zh-CN"/>
        </w:rPr>
        <w:t xml:space="preserve">, </w:t>
      </w:r>
      <w:r w:rsidR="00E569C8" w:rsidRPr="00E569C8">
        <w:rPr>
          <w:lang w:val="en-US" w:eastAsia="zh-CN"/>
        </w:rPr>
        <w:t>WF on Rel-16 NR HSTUL TA BS demodulation requirements</w:t>
      </w:r>
      <w:r w:rsidRPr="009163A1">
        <w:rPr>
          <w:lang w:val="en-US" w:eastAsia="zh-CN"/>
        </w:rPr>
        <w:t>, RAN4#9</w:t>
      </w:r>
      <w:r w:rsidR="00FE14C2">
        <w:rPr>
          <w:lang w:val="en-US" w:eastAsia="zh-CN"/>
        </w:rPr>
        <w:t>5-e</w:t>
      </w:r>
      <w:r w:rsidR="00E569C8">
        <w:rPr>
          <w:lang w:val="en-US" w:eastAsia="zh-CN"/>
        </w:rPr>
        <w:t>, ZTE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69D" w:rsidRDefault="0089669D" w:rsidP="009163A1">
      <w:pPr>
        <w:spacing w:after="0"/>
      </w:pPr>
      <w:r>
        <w:separator/>
      </w:r>
    </w:p>
  </w:endnote>
  <w:endnote w:type="continuationSeparator" w:id="0">
    <w:p w:rsidR="0089669D" w:rsidRDefault="0089669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69D" w:rsidRDefault="0089669D" w:rsidP="009163A1">
      <w:pPr>
        <w:spacing w:after="0"/>
      </w:pPr>
      <w:r>
        <w:separator/>
      </w:r>
    </w:p>
  </w:footnote>
  <w:footnote w:type="continuationSeparator" w:id="0">
    <w:p w:rsidR="0089669D" w:rsidRDefault="0089669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D3124"/>
    <w:multiLevelType w:val="hybridMultilevel"/>
    <w:tmpl w:val="F490E6D8"/>
    <w:lvl w:ilvl="0" w:tplc="9F249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FC7E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C9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4E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CC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C0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3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48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A2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A2128D"/>
    <w:multiLevelType w:val="hybridMultilevel"/>
    <w:tmpl w:val="BD888C02"/>
    <w:lvl w:ilvl="0" w:tplc="CC0C7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7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00D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80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C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62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A4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1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449A7AD3"/>
    <w:multiLevelType w:val="hybridMultilevel"/>
    <w:tmpl w:val="AC247C7C"/>
    <w:lvl w:ilvl="0" w:tplc="040E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2DA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D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E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4C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24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9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A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544839"/>
    <w:multiLevelType w:val="hybridMultilevel"/>
    <w:tmpl w:val="0C8831F4"/>
    <w:lvl w:ilvl="0" w:tplc="E6F6F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07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9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02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2F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60C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0F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2D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B623E5"/>
    <w:multiLevelType w:val="hybridMultilevel"/>
    <w:tmpl w:val="8F681124"/>
    <w:lvl w:ilvl="0" w:tplc="E0E2F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22D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87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E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6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01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6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6C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89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B366D"/>
    <w:multiLevelType w:val="hybridMultilevel"/>
    <w:tmpl w:val="798A239E"/>
    <w:lvl w:ilvl="0" w:tplc="B6546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123E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EA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CE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9E8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10E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8B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CEA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A3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947624"/>
    <w:multiLevelType w:val="hybridMultilevel"/>
    <w:tmpl w:val="4A88B2B0"/>
    <w:lvl w:ilvl="0" w:tplc="BAD86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4BF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A7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20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8B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45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8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4B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150143"/>
    <w:multiLevelType w:val="hybridMultilevel"/>
    <w:tmpl w:val="15BAE242"/>
    <w:lvl w:ilvl="0" w:tplc="BFF6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C00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B29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A0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27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CD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E4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E6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2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741054C"/>
    <w:multiLevelType w:val="hybridMultilevel"/>
    <w:tmpl w:val="5C9A0610"/>
    <w:lvl w:ilvl="0" w:tplc="EFF07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EEE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EF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6C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8F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4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65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E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6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A455CD"/>
    <w:multiLevelType w:val="hybridMultilevel"/>
    <w:tmpl w:val="BE64A29C"/>
    <w:lvl w:ilvl="0" w:tplc="B9C2D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6B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0E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2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43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01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9C6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64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38B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1"/>
  </w:num>
  <w:num w:numId="5">
    <w:abstractNumId w:val="15"/>
  </w:num>
  <w:num w:numId="6">
    <w:abstractNumId w:val="14"/>
  </w:num>
  <w:num w:numId="7">
    <w:abstractNumId w:val="3"/>
  </w:num>
  <w:num w:numId="8">
    <w:abstractNumId w:val="16"/>
  </w:num>
  <w:num w:numId="9">
    <w:abstractNumId w:val="11"/>
  </w:num>
  <w:num w:numId="10">
    <w:abstractNumId w:val="7"/>
  </w:num>
  <w:num w:numId="11">
    <w:abstractNumId w:val="2"/>
  </w:num>
  <w:num w:numId="12">
    <w:abstractNumId w:val="8"/>
  </w:num>
  <w:num w:numId="13">
    <w:abstractNumId w:val="6"/>
  </w:num>
  <w:num w:numId="14">
    <w:abstractNumId w:val="4"/>
  </w:num>
  <w:num w:numId="15">
    <w:abstractNumId w:val="9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7F"/>
    <w:rsid w:val="0002379D"/>
    <w:rsid w:val="00086A1D"/>
    <w:rsid w:val="0009271C"/>
    <w:rsid w:val="000B532B"/>
    <w:rsid w:val="000C68F4"/>
    <w:rsid w:val="000E1751"/>
    <w:rsid w:val="000F1772"/>
    <w:rsid w:val="00106E4B"/>
    <w:rsid w:val="0015154D"/>
    <w:rsid w:val="001A4904"/>
    <w:rsid w:val="001D4670"/>
    <w:rsid w:val="001E475B"/>
    <w:rsid w:val="00212EBE"/>
    <w:rsid w:val="00221897"/>
    <w:rsid w:val="0023344C"/>
    <w:rsid w:val="0025198E"/>
    <w:rsid w:val="00260189"/>
    <w:rsid w:val="0026337D"/>
    <w:rsid w:val="00264A2C"/>
    <w:rsid w:val="0026679C"/>
    <w:rsid w:val="0027571A"/>
    <w:rsid w:val="002905D0"/>
    <w:rsid w:val="002922C0"/>
    <w:rsid w:val="002E2F7D"/>
    <w:rsid w:val="00314027"/>
    <w:rsid w:val="00333AD4"/>
    <w:rsid w:val="00375269"/>
    <w:rsid w:val="0038762B"/>
    <w:rsid w:val="00390076"/>
    <w:rsid w:val="003A1766"/>
    <w:rsid w:val="003B0139"/>
    <w:rsid w:val="003F7093"/>
    <w:rsid w:val="004015AB"/>
    <w:rsid w:val="00401A10"/>
    <w:rsid w:val="00416BDF"/>
    <w:rsid w:val="0043491A"/>
    <w:rsid w:val="004575B7"/>
    <w:rsid w:val="00466392"/>
    <w:rsid w:val="004947F5"/>
    <w:rsid w:val="004B25B2"/>
    <w:rsid w:val="004C607D"/>
    <w:rsid w:val="004C739A"/>
    <w:rsid w:val="004D3C85"/>
    <w:rsid w:val="004E61A3"/>
    <w:rsid w:val="004F1511"/>
    <w:rsid w:val="005048F1"/>
    <w:rsid w:val="005137DF"/>
    <w:rsid w:val="00532969"/>
    <w:rsid w:val="005713C9"/>
    <w:rsid w:val="00571E72"/>
    <w:rsid w:val="005903DD"/>
    <w:rsid w:val="005C0C14"/>
    <w:rsid w:val="005C3579"/>
    <w:rsid w:val="005D0D40"/>
    <w:rsid w:val="005D20C3"/>
    <w:rsid w:val="005D7F6A"/>
    <w:rsid w:val="005E0EAC"/>
    <w:rsid w:val="00604542"/>
    <w:rsid w:val="00624A59"/>
    <w:rsid w:val="00631BFF"/>
    <w:rsid w:val="00637807"/>
    <w:rsid w:val="00647B56"/>
    <w:rsid w:val="0068224B"/>
    <w:rsid w:val="006B6EB5"/>
    <w:rsid w:val="006B7BB4"/>
    <w:rsid w:val="006C3C2F"/>
    <w:rsid w:val="006E18D4"/>
    <w:rsid w:val="00732FB1"/>
    <w:rsid w:val="00754FF0"/>
    <w:rsid w:val="00764F2F"/>
    <w:rsid w:val="007B61F6"/>
    <w:rsid w:val="007D050C"/>
    <w:rsid w:val="007E1B46"/>
    <w:rsid w:val="00804C38"/>
    <w:rsid w:val="00835BBA"/>
    <w:rsid w:val="008664AE"/>
    <w:rsid w:val="00867246"/>
    <w:rsid w:val="00872805"/>
    <w:rsid w:val="008731AA"/>
    <w:rsid w:val="00874ED9"/>
    <w:rsid w:val="00874F38"/>
    <w:rsid w:val="0089669D"/>
    <w:rsid w:val="008A32AA"/>
    <w:rsid w:val="008A7439"/>
    <w:rsid w:val="008C5AF4"/>
    <w:rsid w:val="008C70FA"/>
    <w:rsid w:val="008D3A83"/>
    <w:rsid w:val="00913433"/>
    <w:rsid w:val="00915630"/>
    <w:rsid w:val="009163A1"/>
    <w:rsid w:val="009A0F65"/>
    <w:rsid w:val="009B772C"/>
    <w:rsid w:val="009C2DC1"/>
    <w:rsid w:val="009C379C"/>
    <w:rsid w:val="00A70F98"/>
    <w:rsid w:val="00A80BB8"/>
    <w:rsid w:val="00AA3E3D"/>
    <w:rsid w:val="00AA488B"/>
    <w:rsid w:val="00AA56C9"/>
    <w:rsid w:val="00AB0E7F"/>
    <w:rsid w:val="00AE2477"/>
    <w:rsid w:val="00AF5146"/>
    <w:rsid w:val="00B230F6"/>
    <w:rsid w:val="00B76677"/>
    <w:rsid w:val="00BA7520"/>
    <w:rsid w:val="00BC4DE3"/>
    <w:rsid w:val="00BD3150"/>
    <w:rsid w:val="00BF6D08"/>
    <w:rsid w:val="00C006CD"/>
    <w:rsid w:val="00C06889"/>
    <w:rsid w:val="00C53A6A"/>
    <w:rsid w:val="00C55A77"/>
    <w:rsid w:val="00C83F14"/>
    <w:rsid w:val="00CB4AD4"/>
    <w:rsid w:val="00CB7B99"/>
    <w:rsid w:val="00CC519B"/>
    <w:rsid w:val="00CD2D65"/>
    <w:rsid w:val="00CD7A7A"/>
    <w:rsid w:val="00CF77FF"/>
    <w:rsid w:val="00CF7C6C"/>
    <w:rsid w:val="00D11665"/>
    <w:rsid w:val="00DC122D"/>
    <w:rsid w:val="00E14180"/>
    <w:rsid w:val="00E14775"/>
    <w:rsid w:val="00E375A2"/>
    <w:rsid w:val="00E42015"/>
    <w:rsid w:val="00E5539A"/>
    <w:rsid w:val="00E55551"/>
    <w:rsid w:val="00E569C8"/>
    <w:rsid w:val="00E617A1"/>
    <w:rsid w:val="00E6511D"/>
    <w:rsid w:val="00E77E8A"/>
    <w:rsid w:val="00E8582B"/>
    <w:rsid w:val="00EC460F"/>
    <w:rsid w:val="00EC59C0"/>
    <w:rsid w:val="00ED3793"/>
    <w:rsid w:val="00EF2AFF"/>
    <w:rsid w:val="00F056C7"/>
    <w:rsid w:val="00F07B49"/>
    <w:rsid w:val="00F126C1"/>
    <w:rsid w:val="00F50497"/>
    <w:rsid w:val="00F61627"/>
    <w:rsid w:val="00F63240"/>
    <w:rsid w:val="00F80EE8"/>
    <w:rsid w:val="00F92338"/>
    <w:rsid w:val="00FA7696"/>
    <w:rsid w:val="00FB1A44"/>
    <w:rsid w:val="00FD3C7C"/>
    <w:rsid w:val="00FE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F7641C-869B-466D-8B7C-10104FBA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8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F2AF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19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4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0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3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9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22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8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4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5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93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8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103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4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35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5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3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5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4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1782</TotalTime>
  <Pages>1</Pages>
  <Words>172</Words>
  <Characters>982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2020-05-06T09:49:00Z</dcterms:created>
  <dcterms:modified xsi:type="dcterms:W3CDTF">2020-08-07T18:01:00Z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(3)pq2ZG/KEypXbE+Dbidqv4C7K43E7yo1b10Sfe3nQlrS7W4kDYkd9LYcTYKgIyeYbDkYTlYJZ
tegGTVCDAwp2EIlXgiQAp/hYcCfDU/eaxoh1CzWqf/qIOb+xwcRnD3tGpBhkUHp7LnktrU4n
aM/Fq26jdimViINvyF4/EF6oyB3G07UIYZnpiRI3iE3djXcsgl6+oFGkngLSPlvDpB0c3vY2
+YjBz9BXybRnSPYIw9</vt:lpwstr>
  </property>
  <property fmtid="{D5CDD505-2E9C-101B-9397-08002B2CF9AE}" pid="3" name="_2015_ms_pID_7253431">
    <vt:lpwstr>sNUFb75w3g/qSucppV8FBwIXjYR9B34LBnVftLoDogg3bmknhvgYiN
e4hduS6nDYVQiWcM9DmcatEJYyq8z/jdWsIdPJwozGBDp6P5TugcUf+ST/7sOZIHhv+ykcUr
CL5Bd/jaUtVAkyGmeXRijY5nxJBQ1hJ8HYBzWOtF5x65S/RPZdAM7aw/QvJYQY7otTadSVHd
Hf+mpU0t+zi4TWKKERLIA2LoCYUB/HatJp6T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KgFWiataKmWQgHeRT0MgDVU=</vt:lpwstr>
  </property>
</Properties>
</file>